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DFB53" w14:textId="57E98536" w:rsidR="00EF2063" w:rsidRPr="007C7931" w:rsidRDefault="00EF2063" w:rsidP="00EF2063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en-US"/>
        </w:rPr>
      </w:pPr>
      <w:r w:rsidRPr="007C7931">
        <w:rPr>
          <w:rFonts w:ascii="Arial" w:eastAsia="宋体" w:hAnsi="Arial"/>
          <w:b/>
          <w:noProof/>
          <w:sz w:val="24"/>
          <w:lang w:eastAsia="en-US"/>
        </w:rPr>
        <w:t>3GPP TSG-SA5 Meeting #147</w:t>
      </w:r>
      <w:r w:rsidRPr="007C7931">
        <w:rPr>
          <w:rFonts w:ascii="Arial" w:eastAsia="宋体" w:hAnsi="Arial"/>
          <w:b/>
          <w:i/>
          <w:noProof/>
          <w:sz w:val="24"/>
          <w:lang w:eastAsia="en-US"/>
        </w:rPr>
        <w:t xml:space="preserve"> </w:t>
      </w:r>
      <w:r w:rsidR="00857FCF">
        <w:rPr>
          <w:rFonts w:ascii="Arial" w:eastAsia="宋体" w:hAnsi="Arial"/>
          <w:b/>
          <w:i/>
          <w:noProof/>
          <w:sz w:val="28"/>
          <w:lang w:eastAsia="en-US"/>
        </w:rPr>
        <w:tab/>
        <w:t>S5-232431</w:t>
      </w:r>
    </w:p>
    <w:p w14:paraId="18CF8D4D" w14:textId="77777777" w:rsidR="00EF2063" w:rsidRPr="006F7990" w:rsidRDefault="00EF2063" w:rsidP="00EF2063">
      <w:pPr>
        <w:widowControl w:val="0"/>
        <w:spacing w:after="0"/>
        <w:rPr>
          <w:rFonts w:ascii="Arial" w:eastAsia="MS Mincho" w:hAnsi="Arial"/>
          <w:b/>
          <w:sz w:val="22"/>
          <w:szCs w:val="22"/>
        </w:rPr>
      </w:pPr>
      <w:r w:rsidRPr="007C7931">
        <w:rPr>
          <w:rFonts w:ascii="Arial" w:eastAsia="宋体" w:hAnsi="Arial"/>
          <w:b/>
          <w:sz w:val="24"/>
        </w:rPr>
        <w:t>Athens, Greece, 27th February - 3rd March 2023</w:t>
      </w:r>
    </w:p>
    <w:p w14:paraId="33CAAF0B" w14:textId="77777777" w:rsidR="00C037B9" w:rsidRPr="00EF2063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01A9F7A4" w14:textId="169B4D8B" w:rsidR="000F7ECB" w:rsidRPr="003E7297" w:rsidRDefault="000F7ECB" w:rsidP="00C037B9">
      <w:pPr>
        <w:pStyle w:val="a4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0C5699">
        <w:rPr>
          <w:rFonts w:cs="Arial"/>
          <w:bCs/>
          <w:color w:val="000000"/>
          <w:sz w:val="22"/>
        </w:rPr>
        <w:t>9</w:t>
      </w:r>
      <w:r w:rsidRPr="003E7297">
        <w:rPr>
          <w:rFonts w:cs="Arial"/>
          <w:bCs/>
          <w:color w:val="000000"/>
          <w:sz w:val="22"/>
        </w:rPr>
        <w:tab/>
        <w:t>Tdoc &lt;DocNumber&gt;</w:t>
      </w:r>
    </w:p>
    <w:p w14:paraId="708DFC5B" w14:textId="77777777" w:rsidR="000F7ECB" w:rsidRPr="003E7297" w:rsidRDefault="000F7ECB" w:rsidP="000F7ECB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&lt;Location&gt;, &lt;Country&gt;, &lt;Date&gt;</w:t>
      </w:r>
      <w:r w:rsidRPr="003E7297">
        <w:rPr>
          <w:rFonts w:cs="Arial"/>
          <w:bCs/>
          <w:color w:val="000000"/>
          <w:sz w:val="22"/>
        </w:rPr>
        <w:br/>
      </w:r>
      <w:r w:rsidRPr="003E7297">
        <w:rPr>
          <w:rFonts w:cs="Arial"/>
          <w:bCs/>
          <w:color w:val="000000"/>
          <w:sz w:val="22"/>
        </w:rPr>
        <w:br/>
      </w:r>
    </w:p>
    <w:p w14:paraId="12172E97" w14:textId="63B406AB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EF2063" w:rsidRPr="006F7990">
        <w:rPr>
          <w:rFonts w:ascii="Arial" w:hAnsi="Arial" w:cs="Arial"/>
          <w:b/>
          <w:color w:val="000000"/>
        </w:rPr>
        <w:t>TR 28.833</w:t>
      </w:r>
      <w:r w:rsidR="00EF2063" w:rsidRPr="00AB457D">
        <w:rPr>
          <w:rFonts w:ascii="Arial" w:hAnsi="Arial" w:cs="Arial"/>
          <w:b/>
        </w:rPr>
        <w:t>, Version</w:t>
      </w:r>
      <w:r w:rsidR="00EF2063" w:rsidRPr="006F7990">
        <w:rPr>
          <w:rFonts w:ascii="Arial" w:hAnsi="Arial" w:cs="Arial"/>
          <w:b/>
          <w:color w:val="000000"/>
        </w:rPr>
        <w:t xml:space="preserve"> </w:t>
      </w:r>
      <w:r w:rsidR="00DE7277">
        <w:rPr>
          <w:rFonts w:ascii="Arial" w:hAnsi="Arial" w:cs="Arial"/>
          <w:b/>
          <w:color w:val="000000"/>
        </w:rPr>
        <w:t>1</w:t>
      </w:r>
      <w:r w:rsidR="00EF2063" w:rsidRPr="006F7990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E631BB8" w14:textId="77777777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5B2B128C" w14:textId="70195382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EF2063">
        <w:rPr>
          <w:rFonts w:ascii="Arial" w:hAnsi="Arial" w:cs="Arial"/>
          <w:b/>
          <w:color w:val="000000"/>
        </w:rPr>
        <w:t>Information</w:t>
      </w:r>
      <w:r w:rsidR="00235B98">
        <w:rPr>
          <w:rFonts w:ascii="Arial" w:hAnsi="Arial" w:cs="Arial" w:hint="eastAsia"/>
          <w:b/>
          <w:color w:val="000000"/>
          <w:lang w:val="en-US" w:eastAsia="zh-CN"/>
        </w:rPr>
        <w:t xml:space="preserve"> and A</w:t>
      </w:r>
      <w:r w:rsidR="00235B98">
        <w:rPr>
          <w:rFonts w:ascii="Arial" w:hAnsi="Arial" w:cs="Arial"/>
          <w:b/>
          <w:color w:val="000000"/>
        </w:rPr>
        <w:t>ppr</w:t>
      </w:r>
      <w:r w:rsidR="00235B98">
        <w:rPr>
          <w:rFonts w:ascii="Arial" w:hAnsi="Arial" w:cs="Arial" w:hint="eastAsia"/>
          <w:b/>
          <w:color w:val="000000"/>
          <w:lang w:eastAsia="zh-CN"/>
        </w:rPr>
        <w:t>oval</w:t>
      </w:r>
    </w:p>
    <w:p w14:paraId="1E736140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bookmarkStart w:id="0" w:name="_GoBack"/>
      <w:bookmarkEnd w:id="0"/>
    </w:p>
    <w:p w14:paraId="4B66864D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373B1EB3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721593FD" w14:textId="0F98499A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075B12">
        <w:rPr>
          <w:color w:val="000000"/>
          <w:sz w:val="24"/>
        </w:rPr>
        <w:t>833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0C5699" w:rsidRPr="000C5699">
        <w:rPr>
          <w:color w:val="000000"/>
          <w:sz w:val="24"/>
        </w:rPr>
        <w:t xml:space="preserve"> the potential use cases, requirements, and enhancements for the management (e.g. performance measurement and related new KPIs regarding VN group communicati</w:t>
      </w:r>
      <w:r w:rsidR="000C5699">
        <w:rPr>
          <w:color w:val="000000"/>
          <w:sz w:val="24"/>
        </w:rPr>
        <w:t>on</w:t>
      </w:r>
      <w:r w:rsidR="000C5699" w:rsidRPr="000C5699">
        <w:rPr>
          <w:color w:val="000000"/>
          <w:sz w:val="24"/>
        </w:rPr>
        <w:t>) to support 5G-LAN capab</w:t>
      </w:r>
      <w:r w:rsidR="000C5699">
        <w:rPr>
          <w:color w:val="000000"/>
          <w:sz w:val="24"/>
        </w:rPr>
        <w:t>ilities defined by TS 23.501</w:t>
      </w:r>
      <w:r w:rsidR="000C5699" w:rsidRPr="000C5699">
        <w:rPr>
          <w:color w:val="000000"/>
          <w:sz w:val="24"/>
        </w:rPr>
        <w:t>. The document provides conclusions and recommendations on standardization phase.</w:t>
      </w:r>
    </w:p>
    <w:p w14:paraId="40DB3E61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35F4F79D" w14:textId="77777777"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14:paraId="11CC1CDA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5E7B905D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55E305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4970D99C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09592060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3B3BA92A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7AD58320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6C145EC7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6484F7BE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F390D" w14:textId="77777777" w:rsidR="006B7DBD" w:rsidRDefault="006B7DBD" w:rsidP="00D66F30">
      <w:pPr>
        <w:spacing w:after="0"/>
      </w:pPr>
      <w:r>
        <w:separator/>
      </w:r>
    </w:p>
  </w:endnote>
  <w:endnote w:type="continuationSeparator" w:id="0">
    <w:p w14:paraId="2A6C9F4B" w14:textId="77777777" w:rsidR="006B7DBD" w:rsidRDefault="006B7DBD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4D1D5" w14:textId="77777777" w:rsidR="006B7DBD" w:rsidRDefault="006B7DBD" w:rsidP="00D66F30">
      <w:pPr>
        <w:spacing w:after="0"/>
      </w:pPr>
      <w:r>
        <w:separator/>
      </w:r>
    </w:p>
  </w:footnote>
  <w:footnote w:type="continuationSeparator" w:id="0">
    <w:p w14:paraId="51220754" w14:textId="77777777" w:rsidR="006B7DBD" w:rsidRDefault="006B7DBD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604D"/>
    <w:rsid w:val="0005551B"/>
    <w:rsid w:val="0006494B"/>
    <w:rsid w:val="000711AA"/>
    <w:rsid w:val="00075B12"/>
    <w:rsid w:val="00083C70"/>
    <w:rsid w:val="000C5699"/>
    <w:rsid w:val="000F7ECB"/>
    <w:rsid w:val="001009A1"/>
    <w:rsid w:val="00134C5C"/>
    <w:rsid w:val="0017511D"/>
    <w:rsid w:val="001970B4"/>
    <w:rsid w:val="001D45C5"/>
    <w:rsid w:val="00201520"/>
    <w:rsid w:val="00222D66"/>
    <w:rsid w:val="00235B98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A2D27"/>
    <w:rsid w:val="003E7297"/>
    <w:rsid w:val="00421FB2"/>
    <w:rsid w:val="0045428D"/>
    <w:rsid w:val="0047776C"/>
    <w:rsid w:val="004F39C0"/>
    <w:rsid w:val="005248DB"/>
    <w:rsid w:val="0053220F"/>
    <w:rsid w:val="00557219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B7DBD"/>
    <w:rsid w:val="006F5B0E"/>
    <w:rsid w:val="00741CD9"/>
    <w:rsid w:val="007533CC"/>
    <w:rsid w:val="00765EDB"/>
    <w:rsid w:val="00794E8C"/>
    <w:rsid w:val="007D6195"/>
    <w:rsid w:val="00857FCF"/>
    <w:rsid w:val="00874031"/>
    <w:rsid w:val="0089418B"/>
    <w:rsid w:val="008B32D5"/>
    <w:rsid w:val="008D2387"/>
    <w:rsid w:val="008E30EC"/>
    <w:rsid w:val="009111AD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55084"/>
    <w:rsid w:val="00A61427"/>
    <w:rsid w:val="00AB1EB7"/>
    <w:rsid w:val="00AB2CBC"/>
    <w:rsid w:val="00AD5C8B"/>
    <w:rsid w:val="00B03A93"/>
    <w:rsid w:val="00B376BD"/>
    <w:rsid w:val="00B43779"/>
    <w:rsid w:val="00B439F6"/>
    <w:rsid w:val="00B61891"/>
    <w:rsid w:val="00B8637D"/>
    <w:rsid w:val="00BB4D81"/>
    <w:rsid w:val="00BB5C01"/>
    <w:rsid w:val="00BD67BE"/>
    <w:rsid w:val="00BF0958"/>
    <w:rsid w:val="00C037B9"/>
    <w:rsid w:val="00C70A20"/>
    <w:rsid w:val="00C94721"/>
    <w:rsid w:val="00CA5C0F"/>
    <w:rsid w:val="00CC358C"/>
    <w:rsid w:val="00CF6DE2"/>
    <w:rsid w:val="00D45010"/>
    <w:rsid w:val="00D66F30"/>
    <w:rsid w:val="00DC278D"/>
    <w:rsid w:val="00DD3EBC"/>
    <w:rsid w:val="00DD4ABD"/>
    <w:rsid w:val="00DD7AC2"/>
    <w:rsid w:val="00DE7277"/>
    <w:rsid w:val="00E02F58"/>
    <w:rsid w:val="00E7430F"/>
    <w:rsid w:val="00E763DF"/>
    <w:rsid w:val="00EB746A"/>
    <w:rsid w:val="00EF2063"/>
    <w:rsid w:val="00F01DEB"/>
    <w:rsid w:val="00F55410"/>
    <w:rsid w:val="00F56B75"/>
    <w:rsid w:val="00F9594C"/>
    <w:rsid w:val="00FA6DD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0756A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a"/>
    <w:autoRedefine/>
    <w:semiHidden/>
    <w:pPr>
      <w:ind w:left="1985" w:hanging="1985"/>
    </w:pPr>
  </w:style>
  <w:style w:type="paragraph" w:customStyle="1" w:styleId="71">
    <w:name w:val="目录 71"/>
    <w:basedOn w:val="61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0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0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119</Words>
  <Characters>893</Characters>
  <Application>Microsoft Office Word</Application>
  <DocSecurity>0</DocSecurity>
  <Lines>127</Lines>
  <Paragraphs>77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yushuanghu</cp:lastModifiedBy>
  <cp:revision>3</cp:revision>
  <dcterms:created xsi:type="dcterms:W3CDTF">2023-02-17T04:21:00Z</dcterms:created>
  <dcterms:modified xsi:type="dcterms:W3CDTF">2023-02-17T06:17:00Z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  <property fmtid="{D5CDD505-2E9C-101B-9397-08002B2CF9AE}" pid="8" name="GrammarlyDocumentId">
    <vt:lpwstr>b1236701d9df53ec93368726979ca125f78d523177fd9cb91a433d97b268015e</vt:lpwstr>
  </property>
</Properties>
</file>